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37462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2D13" w:rsidRPr="004B2D13">
        <w:rPr>
          <w:rFonts w:eastAsia="Arial"/>
          <w:b/>
          <w:kern w:val="3"/>
          <w:sz w:val="24"/>
          <w:szCs w:val="24"/>
          <w:lang w:eastAsia="zh-CN"/>
        </w:rPr>
        <w:t xml:space="preserve">с. Шемордан, ул. </w:t>
      </w:r>
      <w:proofErr w:type="gramStart"/>
      <w:r w:rsidR="004B2D13" w:rsidRPr="004B2D13">
        <w:rPr>
          <w:rFonts w:eastAsia="Arial"/>
          <w:b/>
          <w:kern w:val="3"/>
          <w:sz w:val="24"/>
          <w:szCs w:val="24"/>
          <w:lang w:eastAsia="zh-CN"/>
        </w:rPr>
        <w:t>Молодежная</w:t>
      </w:r>
      <w:proofErr w:type="gramEnd"/>
      <w:r w:rsidR="004B2D13" w:rsidRPr="004B2D13">
        <w:rPr>
          <w:rFonts w:eastAsia="Arial"/>
          <w:b/>
          <w:kern w:val="3"/>
          <w:sz w:val="24"/>
          <w:szCs w:val="24"/>
          <w:lang w:eastAsia="zh-CN"/>
        </w:rPr>
        <w:t>, д. 17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11805" w:rsidRPr="0011180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Ремонт вентиляционных каналов и дымоходов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561 413,91</w:t>
      </w:r>
      <w:r w:rsidR="004B2D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Ремонт подъездов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1 055 436,51</w:t>
      </w:r>
      <w:r w:rsidR="004B2D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разработка ПСД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80 589,76</w:t>
      </w:r>
      <w:r w:rsidR="004B2D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24 252,76</w:t>
      </w:r>
      <w:r w:rsidR="000520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20FD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1805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7CE2"/>
    <w:rsid w:val="004A0425"/>
    <w:rsid w:val="004B2D13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3EEA"/>
    <w:rsid w:val="007268FA"/>
    <w:rsid w:val="00744310"/>
    <w:rsid w:val="00750374"/>
    <w:rsid w:val="007555A6"/>
    <w:rsid w:val="00764DFD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43143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3F237-BF41-46F5-BF51-F414BE74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309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2024-06-21T10:19:00Z</dcterms:created>
  <dcterms:modified xsi:type="dcterms:W3CDTF">2024-07-01T06:49:00Z</dcterms:modified>
</cp:coreProperties>
</file>